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9A2" w:rsidRPr="008A113E" w:rsidRDefault="000959A2"/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8A113E" w:rsidRPr="008A113E" w:rsidTr="00F85F8D">
        <w:tc>
          <w:tcPr>
            <w:tcW w:w="4785" w:type="dxa"/>
            <w:gridSpan w:val="3"/>
          </w:tcPr>
          <w:p w:rsidR="00F85F8D" w:rsidRPr="008A113E" w:rsidRDefault="00F85F8D" w:rsidP="00C60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8A113E" w:rsidRPr="008A113E" w:rsidTr="00F85F8D">
        <w:tc>
          <w:tcPr>
            <w:tcW w:w="4785" w:type="dxa"/>
            <w:gridSpan w:val="3"/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8A113E" w:rsidRPr="008A113E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8A113E" w:rsidRPr="008A113E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8A113E" w:rsidRPr="008A113E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8A113E" w:rsidRDefault="00C60739" w:rsidP="00C60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8A113E">
              <w:rPr>
                <w:rFonts w:ascii="Times New Roman" w:hAnsi="Times New Roman"/>
                <w:bCs/>
                <w:lang w:eastAsia="ru-RU"/>
              </w:rPr>
              <w:t xml:space="preserve">ва </w:t>
            </w:r>
            <w:r w:rsidRPr="008A113E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8A113E">
              <w:rPr>
                <w:rFonts w:ascii="Times New Roman" w:hAnsi="Times New Roman"/>
                <w:bCs/>
                <w:lang w:eastAsia="ru-RU"/>
              </w:rPr>
              <w:t>.</w:t>
            </w:r>
            <w:r w:rsidRPr="008A113E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8A113E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8A113E" w:rsidRPr="008A113E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8A113E" w:rsidRPr="008A113E" w:rsidTr="00F85F8D">
        <w:trPr>
          <w:trHeight w:val="95"/>
        </w:trPr>
        <w:tc>
          <w:tcPr>
            <w:tcW w:w="4785" w:type="dxa"/>
            <w:gridSpan w:val="3"/>
          </w:tcPr>
          <w:p w:rsidR="00F85F8D" w:rsidRPr="008A113E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8A113E" w:rsidRPr="008A113E" w:rsidTr="00F85F8D">
        <w:tc>
          <w:tcPr>
            <w:tcW w:w="4785" w:type="dxa"/>
            <w:gridSpan w:val="3"/>
          </w:tcPr>
          <w:p w:rsidR="00F85F8D" w:rsidRPr="008A113E" w:rsidRDefault="00F85F8D" w:rsidP="00095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113E">
              <w:rPr>
                <w:rFonts w:ascii="Times New Roman" w:hAnsi="Times New Roman"/>
                <w:bCs/>
                <w:lang w:eastAsia="ru-RU"/>
              </w:rPr>
              <w:t>от «___</w:t>
            </w:r>
            <w:r w:rsidR="00AD4980" w:rsidRPr="008A113E">
              <w:rPr>
                <w:rFonts w:ascii="Times New Roman" w:hAnsi="Times New Roman"/>
                <w:bCs/>
                <w:lang w:eastAsia="ru-RU"/>
              </w:rPr>
              <w:t>_» _</w:t>
            </w:r>
            <w:r w:rsidRPr="008A113E">
              <w:rPr>
                <w:rFonts w:ascii="Times New Roman" w:hAnsi="Times New Roman"/>
                <w:bCs/>
                <w:lang w:eastAsia="ru-RU"/>
              </w:rPr>
              <w:t>_________ 20</w:t>
            </w:r>
            <w:r w:rsidR="00C60739" w:rsidRPr="008A113E">
              <w:rPr>
                <w:rFonts w:ascii="Times New Roman" w:hAnsi="Times New Roman"/>
                <w:bCs/>
                <w:lang w:eastAsia="ru-RU"/>
              </w:rPr>
              <w:t>2</w:t>
            </w:r>
            <w:r w:rsidR="000D54ED">
              <w:rPr>
                <w:rFonts w:ascii="Times New Roman" w:hAnsi="Times New Roman"/>
                <w:bCs/>
                <w:lang w:val="en-US" w:eastAsia="ru-RU"/>
              </w:rPr>
              <w:t>3</w:t>
            </w:r>
            <w:r w:rsidRPr="008A113E">
              <w:rPr>
                <w:rFonts w:ascii="Times New Roman" w:hAnsi="Times New Roman"/>
                <w:bCs/>
                <w:lang w:eastAsia="ru-RU"/>
              </w:rPr>
              <w:t>г.</w:t>
            </w:r>
          </w:p>
        </w:tc>
      </w:tr>
    </w:tbl>
    <w:p w:rsidR="00DF06E7" w:rsidRPr="008A113E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8A113E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8A113E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8A113E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8A113E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8A113E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8A113E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8A113E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56077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56077A" w:rsidRDefault="00F1087A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6077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E30E03" w:rsidRPr="0056077A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специалист</w:t>
      </w:r>
      <w:r w:rsidR="00181C0A" w:rsidRPr="0056077A">
        <w:rPr>
          <w:rFonts w:ascii="Times New Roman" w:hAnsi="Times New Roman" w:cs="Times New Roman"/>
          <w:b/>
          <w:sz w:val="26"/>
          <w:szCs w:val="26"/>
          <w:u w:val="single"/>
        </w:rPr>
        <w:t xml:space="preserve">а 2 разряда </w:t>
      </w:r>
      <w:r w:rsidR="005108FF" w:rsidRPr="0056077A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 1</w:t>
      </w:r>
      <w:r w:rsidR="00E23ECB" w:rsidRPr="0056077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56077A" w:rsidRDefault="00E23ECB" w:rsidP="007302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77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56077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56077A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56077A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6B7BCB" w:rsidRPr="0056077A" w:rsidRDefault="006B7BCB" w:rsidP="006B7BCB">
      <w:pPr>
        <w:jc w:val="center"/>
        <w:rPr>
          <w:rFonts w:ascii="Times New Roman" w:hAnsi="Times New Roman" w:cs="Times New Roman"/>
          <w:sz w:val="26"/>
          <w:szCs w:val="26"/>
        </w:rPr>
        <w:sectPr w:rsidR="006B7BCB" w:rsidRPr="0056077A" w:rsidSect="00123BFD">
          <w:headerReference w:type="default" r:id="rId8"/>
          <w:pgSz w:w="11906" w:h="16838"/>
          <w:pgMar w:top="567" w:right="850" w:bottom="426" w:left="1134" w:header="708" w:footer="708" w:gutter="0"/>
          <w:cols w:space="708"/>
          <w:titlePg/>
          <w:docGrid w:linePitch="360"/>
        </w:sectPr>
      </w:pPr>
    </w:p>
    <w:p w:rsidR="00DF06E7" w:rsidRPr="0056077A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56077A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56077A" w:rsidRDefault="00E23ECB" w:rsidP="002C084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108FF" w:rsidRPr="0056077A">
        <w:rPr>
          <w:rFonts w:ascii="Times New Roman" w:hAnsi="Times New Roman" w:cs="Times New Roman"/>
          <w:sz w:val="26"/>
          <w:szCs w:val="26"/>
          <w:u w:val="single"/>
        </w:rPr>
        <w:t>отдела работы с заявителями №1</w:t>
      </w:r>
      <w:r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56077A">
        <w:rPr>
          <w:rFonts w:ascii="Times New Roman" w:hAnsi="Times New Roman" w:cs="Times New Roman"/>
          <w:sz w:val="26"/>
          <w:szCs w:val="26"/>
        </w:rPr>
        <w:t xml:space="preserve"> – </w:t>
      </w:r>
      <w:r w:rsidR="00E30E03" w:rsidRPr="0056077A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6A1E65" w:rsidRPr="0056077A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младшей</w:t>
      </w:r>
      <w:r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Pr="0056077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4C7D82" w:rsidRPr="0056077A">
        <w:rPr>
          <w:rFonts w:ascii="Times New Roman" w:hAnsi="Times New Roman" w:cs="Times New Roman"/>
          <w:sz w:val="26"/>
          <w:szCs w:val="26"/>
          <w:u w:val="single"/>
        </w:rPr>
        <w:t>ы</w:t>
      </w:r>
      <w:r w:rsidRPr="0056077A">
        <w:rPr>
          <w:rFonts w:ascii="Times New Roman" w:hAnsi="Times New Roman" w:cs="Times New Roman"/>
          <w:sz w:val="26"/>
          <w:szCs w:val="26"/>
        </w:rPr>
        <w:t>».</w:t>
      </w:r>
    </w:p>
    <w:p w:rsidR="002C0842" w:rsidRPr="0056077A" w:rsidRDefault="00E23ECB" w:rsidP="002C084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11-4-5-092</w:t>
      </w:r>
      <w:r w:rsidRPr="0056077A">
        <w:rPr>
          <w:rFonts w:ascii="Times New Roman" w:hAnsi="Times New Roman" w:cs="Times New Roman"/>
          <w:bCs/>
          <w:sz w:val="26"/>
          <w:szCs w:val="26"/>
        </w:rPr>
        <w:t>.</w:t>
      </w:r>
    </w:p>
    <w:p w:rsidR="002C0842" w:rsidRPr="0056077A" w:rsidRDefault="00DF06E7" w:rsidP="002C0842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Область    профессиональной    служебной деятельности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="005B476B" w:rsidRPr="0056077A">
        <w:rPr>
          <w:rFonts w:ascii="Times New Roman" w:hAnsi="Times New Roman" w:cs="Times New Roman"/>
          <w:sz w:val="26"/>
          <w:szCs w:val="26"/>
        </w:rPr>
        <w:t xml:space="preserve">: </w:t>
      </w:r>
      <w:r w:rsidR="007A5D05" w:rsidRPr="0056077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56077A">
        <w:rPr>
          <w:rFonts w:ascii="Times New Roman" w:hAnsi="Times New Roman" w:cs="Times New Roman"/>
          <w:sz w:val="26"/>
          <w:szCs w:val="26"/>
        </w:rPr>
        <w:t>.</w:t>
      </w:r>
    </w:p>
    <w:p w:rsidR="002C0842" w:rsidRPr="0056077A" w:rsidRDefault="00DF06E7" w:rsidP="002C0842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B476B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="005B476B" w:rsidRPr="0056077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56077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6077A">
        <w:rPr>
          <w:rFonts w:ascii="Times New Roman" w:hAnsi="Times New Roman" w:cs="Times New Roman"/>
          <w:sz w:val="26"/>
          <w:szCs w:val="26"/>
        </w:rPr>
        <w:t>.</w:t>
      </w:r>
    </w:p>
    <w:p w:rsidR="002C0842" w:rsidRPr="0056077A" w:rsidRDefault="00DF06E7" w:rsidP="002C0842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="000B7392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</w:rPr>
        <w:t>осуществляется</w:t>
      </w:r>
      <w:r w:rsidR="000B7392" w:rsidRPr="0056077A">
        <w:rPr>
          <w:rFonts w:ascii="Times New Roman" w:hAnsi="Times New Roman" w:cs="Times New Roman"/>
          <w:sz w:val="26"/>
          <w:szCs w:val="26"/>
        </w:rPr>
        <w:t xml:space="preserve"> Начальником</w:t>
      </w:r>
      <w:r w:rsidR="007A5D05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5607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56077A" w:rsidRDefault="00E30E03" w:rsidP="002C0842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="004C7D82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DF06E7" w:rsidRPr="0056077A">
        <w:rPr>
          <w:rFonts w:ascii="Times New Roman" w:hAnsi="Times New Roman" w:cs="Times New Roman"/>
          <w:sz w:val="26"/>
          <w:szCs w:val="26"/>
        </w:rPr>
        <w:t>непосредственно подчиняется</w:t>
      </w:r>
      <w:r w:rsidR="007A5D05" w:rsidRPr="0056077A">
        <w:rPr>
          <w:rFonts w:ascii="Times New Roman" w:hAnsi="Times New Roman" w:cs="Times New Roman"/>
          <w:bCs/>
          <w:sz w:val="26"/>
          <w:szCs w:val="26"/>
        </w:rPr>
        <w:t xml:space="preserve"> начальнику </w:t>
      </w:r>
      <w:r w:rsidR="002A4157" w:rsidRPr="005607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5607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56077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56077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CB73A4" w:rsidRPr="0056077A" w:rsidRDefault="00CB73A4" w:rsidP="002C084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Для   замещения   должности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="00181C0A"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CB73A4" w:rsidRPr="00EB5DCE" w:rsidRDefault="00CB73A4" w:rsidP="00CB73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0A4E40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="000A4E40">
        <w:rPr>
          <w:rFonts w:ascii="Times New Roman" w:hAnsi="Times New Roman" w:cs="Times New Roman"/>
          <w:color w:val="000000"/>
          <w:sz w:val="26"/>
          <w:szCs w:val="26"/>
          <w:u w:val="single"/>
        </w:rPr>
        <w:t>среднего профессионального образования</w:t>
      </w:r>
      <w:r w:rsidR="000A4E40">
        <w:rPr>
          <w:rFonts w:ascii="Times New Roman" w:hAnsi="Times New Roman" w:cs="Times New Roman"/>
          <w:color w:val="000000"/>
          <w:sz w:val="26"/>
          <w:szCs w:val="26"/>
        </w:rPr>
        <w:t>, по укрупненным группам специальностей «Информатика и вычислительная техника», «Информационная безопасность», «Экономика и управление», «Юриспруденция», по специальностям «Социальная работа», «Документационное обеспечение управления и архивоведение»</w:t>
      </w:r>
      <w:r w:rsidR="00EB5DC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EB5DCE" w:rsidRPr="00EB5DC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B5DCE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EB5DCE" w:rsidRPr="00EB5DCE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EB5DC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B73A4" w:rsidRPr="0056077A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56077A">
        <w:rPr>
          <w:rFonts w:ascii="Times New Roman" w:hAnsi="Times New Roman" w:cs="Times New Roman"/>
          <w:sz w:val="26"/>
          <w:szCs w:val="26"/>
        </w:rPr>
        <w:t>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2C0842" w:rsidRPr="0056077A" w:rsidRDefault="00CB73A4" w:rsidP="00EE2937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CB73A4" w:rsidRPr="0056077A" w:rsidRDefault="00CB73A4" w:rsidP="00EE2937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знание основ:</w:t>
      </w:r>
    </w:p>
    <w:p w:rsidR="002C0842" w:rsidRPr="0056077A" w:rsidRDefault="00CB73A4" w:rsidP="00EE2937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Конституции Российской Федерации;</w:t>
      </w:r>
    </w:p>
    <w:p w:rsidR="002C0842" w:rsidRPr="0056077A" w:rsidRDefault="00CB73A4" w:rsidP="00EE2937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Федерального закона от 27 мая 2003 г. № 58-ФЗ «О системе государственной службы Российской Федерации»;</w:t>
      </w:r>
    </w:p>
    <w:p w:rsidR="002C0842" w:rsidRPr="0056077A" w:rsidRDefault="00CB73A4" w:rsidP="00EE2937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 xml:space="preserve">Федерального закона от 27 июля 2004 г. № 79-ФЗ «О государственной </w:t>
      </w:r>
      <w:r w:rsidRPr="0056077A">
        <w:rPr>
          <w:rFonts w:ascii="Times New Roman" w:hAnsi="Times New Roman" w:cs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CB73A4" w:rsidRPr="0056077A" w:rsidRDefault="00CB73A4" w:rsidP="00EE2937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Федерального закона от 25 декабря 2008 г. № 273-ФЗ «О противодействии коррупции»;</w:t>
      </w:r>
    </w:p>
    <w:p w:rsidR="00CB73A4" w:rsidRPr="0056077A" w:rsidRDefault="00CB73A4" w:rsidP="00EE2937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знания в области информационно-коммуникационных технологий.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2C0842" w:rsidRPr="0056077A" w:rsidRDefault="002B5221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2C0842" w:rsidRPr="0056077A" w:rsidRDefault="002B5221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Трудов</w:t>
      </w:r>
      <w:r w:rsidR="002C0842" w:rsidRPr="0056077A">
        <w:rPr>
          <w:rFonts w:ascii="Times New Roman" w:hAnsi="Times New Roman" w:cs="Times New Roman"/>
          <w:sz w:val="26"/>
          <w:szCs w:val="26"/>
          <w:lang w:eastAsia="ru-RU"/>
        </w:rPr>
        <w:t>ой кодекс Российской Федерации;</w:t>
      </w:r>
    </w:p>
    <w:p w:rsidR="002C0842" w:rsidRPr="0056077A" w:rsidRDefault="002B5221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903DC3">
        <w:rPr>
          <w:rFonts w:ascii="Times New Roman" w:hAnsi="Times New Roman" w:cs="Times New Roman"/>
          <w:sz w:val="26"/>
          <w:szCs w:val="26"/>
        </w:rPr>
        <w:t>от 08 августа 2001 г. № 129-ФЗ «</w:t>
      </w:r>
      <w:r w:rsidRPr="0056077A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</w:t>
      </w:r>
      <w:r w:rsidR="00903DC3">
        <w:rPr>
          <w:rFonts w:ascii="Times New Roman" w:hAnsi="Times New Roman" w:cs="Times New Roman"/>
          <w:sz w:val="26"/>
          <w:szCs w:val="26"/>
        </w:rPr>
        <w:t>индивидуальных предпринимателей»</w:t>
      </w:r>
      <w:r w:rsidRPr="0056077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2C0842" w:rsidRPr="0056077A" w:rsidRDefault="002B5221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 г. №152-ФЗ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«О персональных данных»;</w:t>
      </w:r>
    </w:p>
    <w:p w:rsidR="002C0842" w:rsidRPr="0056077A" w:rsidRDefault="002B5221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 г. № 63-ФЗ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«Об электронной подписи»;</w:t>
      </w:r>
    </w:p>
    <w:p w:rsidR="000959A2" w:rsidRPr="0056077A" w:rsidRDefault="000959A2" w:rsidP="00EE29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Приказ Минфина Росси</w:t>
      </w:r>
      <w:r w:rsidR="00903DC3">
        <w:rPr>
          <w:rFonts w:ascii="Times New Roman" w:hAnsi="Times New Roman" w:cs="Times New Roman"/>
          <w:sz w:val="26"/>
          <w:szCs w:val="26"/>
        </w:rPr>
        <w:t>и от 13.01.2020 N ММВ-7-14/12@ «</w:t>
      </w:r>
      <w:r w:rsidRPr="0056077A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903DC3">
        <w:rPr>
          <w:rFonts w:ascii="Times New Roman" w:hAnsi="Times New Roman" w:cs="Times New Roman"/>
          <w:sz w:val="26"/>
          <w:szCs w:val="26"/>
        </w:rPr>
        <w:t>»</w:t>
      </w:r>
      <w:r w:rsidRPr="0056077A">
        <w:rPr>
          <w:rFonts w:ascii="Times New Roman" w:hAnsi="Times New Roman" w:cs="Times New Roman"/>
          <w:sz w:val="26"/>
          <w:szCs w:val="26"/>
        </w:rPr>
        <w:t>;</w:t>
      </w:r>
    </w:p>
    <w:p w:rsidR="00CB73A4" w:rsidRPr="0056077A" w:rsidRDefault="00E30E03" w:rsidP="00CB73A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6077A">
        <w:rPr>
          <w:rFonts w:ascii="Times New Roman" w:hAnsi="Times New Roman"/>
          <w:sz w:val="26"/>
          <w:szCs w:val="26"/>
          <w:u w:val="single"/>
          <w:lang w:val="ru-RU"/>
        </w:rPr>
        <w:t>Старший специалист</w:t>
      </w:r>
      <w:r w:rsidR="00181C0A" w:rsidRPr="0056077A">
        <w:rPr>
          <w:rFonts w:ascii="Times New Roman" w:hAnsi="Times New Roman"/>
          <w:sz w:val="26"/>
          <w:szCs w:val="26"/>
          <w:u w:val="single"/>
          <w:lang w:val="ru-RU"/>
        </w:rPr>
        <w:t xml:space="preserve"> 2 разряда</w:t>
      </w:r>
      <w:r w:rsidR="00CB73A4" w:rsidRPr="0056077A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</w:t>
      </w:r>
      <w:r w:rsidR="00903DC3">
        <w:rPr>
          <w:rFonts w:ascii="Times New Roman" w:hAnsi="Times New Roman"/>
          <w:sz w:val="26"/>
          <w:szCs w:val="26"/>
          <w:lang w:val="ru-RU" w:eastAsia="ru-RU"/>
        </w:rPr>
        <w:br/>
      </w:r>
      <w:r w:rsidR="00CB73A4" w:rsidRPr="0056077A">
        <w:rPr>
          <w:rFonts w:ascii="Times New Roman" w:hAnsi="Times New Roman"/>
          <w:sz w:val="26"/>
          <w:szCs w:val="26"/>
          <w:lang w:val="ru-RU" w:eastAsia="ru-RU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2C0842" w:rsidRPr="0056077A" w:rsidRDefault="00CB73A4" w:rsidP="002C08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2C0842" w:rsidRPr="0056077A" w:rsidRDefault="002B5221" w:rsidP="00EE2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2C0842" w:rsidRPr="0056077A" w:rsidRDefault="002B5221" w:rsidP="00EE2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2C0842" w:rsidRPr="0056077A" w:rsidRDefault="002B5221" w:rsidP="00EE2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2E27EF" w:rsidRPr="0056077A" w:rsidRDefault="002B5221" w:rsidP="00EE2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2E27EF" w:rsidRPr="0056077A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B5221" w:rsidRPr="0056077A" w:rsidRDefault="002B5221" w:rsidP="00EE2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</w:t>
      </w:r>
      <w:r w:rsidR="002E27EF" w:rsidRPr="0056077A">
        <w:rPr>
          <w:rFonts w:ascii="Times New Roman" w:hAnsi="Times New Roman" w:cs="Times New Roman"/>
          <w:sz w:val="26"/>
          <w:szCs w:val="26"/>
        </w:rPr>
        <w:t xml:space="preserve">лами и документами, содержащими </w:t>
      </w:r>
      <w:r w:rsidRPr="0056077A">
        <w:rPr>
          <w:rFonts w:ascii="Times New Roman" w:hAnsi="Times New Roman" w:cs="Times New Roman"/>
          <w:sz w:val="26"/>
          <w:szCs w:val="26"/>
        </w:rPr>
        <w:t>конфиденциальные сведения об организациях и физических лицах, фор</w:t>
      </w:r>
      <w:r w:rsidR="00EE2937" w:rsidRPr="0056077A">
        <w:rPr>
          <w:rFonts w:ascii="Times New Roman" w:hAnsi="Times New Roman" w:cs="Times New Roman"/>
          <w:sz w:val="26"/>
          <w:szCs w:val="26"/>
        </w:rPr>
        <w:t xml:space="preserve">мирование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="00EE2937" w:rsidRPr="0056077A">
        <w:rPr>
          <w:rFonts w:ascii="Times New Roman" w:hAnsi="Times New Roman" w:cs="Times New Roman"/>
          <w:sz w:val="26"/>
          <w:szCs w:val="26"/>
        </w:rPr>
        <w:t>и хранение документов.</w:t>
      </w:r>
    </w:p>
    <w:p w:rsidR="002B5221" w:rsidRPr="0056077A" w:rsidRDefault="002B5221" w:rsidP="002E27EF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5F208F" w:rsidRPr="0056077A">
        <w:rPr>
          <w:rFonts w:ascii="Times New Roman" w:hAnsi="Times New Roman" w:cs="Times New Roman"/>
          <w:sz w:val="26"/>
          <w:szCs w:val="26"/>
        </w:rPr>
        <w:t>.</w:t>
      </w:r>
    </w:p>
    <w:p w:rsidR="002B5221" w:rsidRPr="0056077A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принципы предоставления государственных услуг;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предоставлению государственных услуг;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предоставления государственных услуг в электронной форме;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принципы функционирования, назначение портала государственных услуг;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права заявителей при получении государственных услуг;</w:t>
      </w:r>
    </w:p>
    <w:p w:rsidR="002E27EF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обязанности государственных органов, предоставляющих государственные услуги;</w:t>
      </w:r>
    </w:p>
    <w:p w:rsidR="002B5221" w:rsidRPr="0056077A" w:rsidRDefault="002B5221" w:rsidP="00EE2937">
      <w:pPr>
        <w:pStyle w:val="a8"/>
        <w:numPr>
          <w:ilvl w:val="0"/>
          <w:numId w:val="25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6077A">
        <w:rPr>
          <w:rFonts w:ascii="Times New Roman" w:eastAsiaTheme="minorHAnsi" w:hAnsi="Times New Roman"/>
          <w:sz w:val="26"/>
          <w:szCs w:val="26"/>
          <w:lang w:val="ru-RU" w:bidi="ar-SA"/>
        </w:rPr>
        <w:t>стандарт предоставления государственной услуги: требования и порядок разработки.</w:t>
      </w:r>
    </w:p>
    <w:p w:rsidR="002B5221" w:rsidRPr="0056077A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6.6. Наличие базовых умений: </w:t>
      </w:r>
      <w:r w:rsidRPr="0056077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B5221" w:rsidRPr="0056077A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927FFB" w:rsidRPr="0056077A" w:rsidRDefault="002B5221" w:rsidP="00EE293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56077A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B5221" w:rsidRPr="0056077A" w:rsidRDefault="002B5221" w:rsidP="00EE293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56077A">
        <w:rPr>
          <w:rFonts w:ascii="Times New Roman" w:hAnsi="Times New Roman"/>
          <w:sz w:val="26"/>
          <w:szCs w:val="26"/>
          <w:lang w:val="ru-RU"/>
        </w:rPr>
        <w:t xml:space="preserve">умения </w:t>
      </w:r>
      <w:r w:rsidRPr="0056077A">
        <w:rPr>
          <w:rFonts w:ascii="Times New Roman" w:hAnsi="Times New Roman"/>
          <w:bCs/>
          <w:sz w:val="26"/>
          <w:szCs w:val="26"/>
          <w:lang w:val="ru-RU" w:eastAsia="ru-RU"/>
        </w:rPr>
        <w:t xml:space="preserve">необходимые для выполнения работы в сфере, соответствующей направлению деятельности отдела, эффективного планирования служебного времени, анализа и прогнозирования деятельности в порученной сфере, использования опыта </w:t>
      </w:r>
      <w:r w:rsidR="00903DC3">
        <w:rPr>
          <w:rFonts w:ascii="Times New Roman" w:hAnsi="Times New Roman"/>
          <w:bCs/>
          <w:sz w:val="26"/>
          <w:szCs w:val="26"/>
          <w:lang w:val="ru-RU" w:eastAsia="ru-RU"/>
        </w:rPr>
        <w:br/>
      </w:r>
      <w:r w:rsidRPr="0056077A">
        <w:rPr>
          <w:rFonts w:ascii="Times New Roman" w:hAnsi="Times New Roman"/>
          <w:bCs/>
          <w:sz w:val="26"/>
          <w:szCs w:val="26"/>
          <w:lang w:val="ru-RU" w:eastAsia="ru-RU"/>
        </w:rPr>
        <w:t xml:space="preserve">и мнения коллег, работы с внутренними и периферийными устройствами компьютера, информационно-коммуникационными сетями (в том числе с сетью Интернет), </w:t>
      </w:r>
      <w:r w:rsidR="00903DC3">
        <w:rPr>
          <w:rFonts w:ascii="Times New Roman" w:hAnsi="Times New Roman"/>
          <w:bCs/>
          <w:sz w:val="26"/>
          <w:szCs w:val="26"/>
          <w:lang w:val="ru-RU" w:eastAsia="ru-RU"/>
        </w:rPr>
        <w:br/>
      </w:r>
      <w:r w:rsidRPr="0056077A">
        <w:rPr>
          <w:rFonts w:ascii="Times New Roman" w:hAnsi="Times New Roman"/>
          <w:bCs/>
          <w:sz w:val="26"/>
          <w:szCs w:val="26"/>
          <w:lang w:val="ru-RU" w:eastAsia="ru-RU"/>
        </w:rPr>
        <w:t>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B5221" w:rsidRPr="0056077A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927FFB" w:rsidRPr="0056077A" w:rsidRDefault="002B5221" w:rsidP="00EE2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927FFB" w:rsidRPr="0056077A" w:rsidRDefault="002B5221" w:rsidP="00EE2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B5221" w:rsidRPr="0056077A" w:rsidRDefault="002B5221" w:rsidP="00EE2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E2937" w:rsidRPr="0056077A" w:rsidRDefault="00CB73A4" w:rsidP="00EE293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CB73A4" w:rsidRPr="0056077A" w:rsidRDefault="00CB73A4" w:rsidP="00EE293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В целях реализации задач и функций</w:t>
      </w:r>
      <w:r w:rsidR="00EE2937"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, возложенных на отдел работы </w:t>
      </w:r>
      <w:r w:rsidR="00903DC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EE2937"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заявителями №1,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FC52D2" w:rsidRPr="0056077A" w:rsidRDefault="00CB73A4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принимать от заинтересованных лиц и анализировать заявления об ошибках в базе данных ЕГРЮЛ допущенных регистрирующим органом;</w:t>
      </w:r>
      <w:r w:rsidR="00FC52D2"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регистрацию пользователей Удостоверяющего Центра;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осуществлять изготовление и предоставление ключей по обращению пользователей Удостоверяющего центра;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в электронной форме по обращению пользователей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и приостановленных сертификатах открытых ключей;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и порядке использования электронных подписей и средств электронной подписи,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в документах, представленных в электронной форме, по обращениям пользователей УЦ; 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рассмотрение и подготовку ответов на обращения и заявления граждан;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настройку системы резервного копирования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FC52D2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оказывать помощь пользователям УЦ при возникновении проблем при работе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с носителями ключевой информации;</w:t>
      </w:r>
    </w:p>
    <w:p w:rsidR="00CB73A4" w:rsidRPr="0056077A" w:rsidRDefault="00FC52D2" w:rsidP="00EE2937">
      <w:pPr>
        <w:numPr>
          <w:ilvl w:val="0"/>
          <w:numId w:val="31"/>
        </w:numPr>
        <w:tabs>
          <w:tab w:val="left" w:pos="0"/>
          <w:tab w:val="num" w:pos="9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56077A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903DC3">
        <w:rPr>
          <w:rFonts w:ascii="Times New Roman" w:hAnsi="Times New Roman" w:cs="Times New Roman"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56077A">
        <w:rPr>
          <w:rFonts w:ascii="Times New Roman" w:hAnsi="Times New Roman" w:cs="Times New Roman"/>
          <w:sz w:val="26"/>
          <w:szCs w:val="26"/>
        </w:rPr>
        <w:t>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в связи с исполнением должностных обязанностей;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CB73A4" w:rsidRPr="0056077A" w:rsidRDefault="00CB73A4" w:rsidP="00EE2937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CB73A4" w:rsidRPr="0056077A" w:rsidRDefault="00CB73A4" w:rsidP="00EE2937">
      <w:pPr>
        <w:pStyle w:val="a3"/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F208F" w:rsidRPr="0056077A" w:rsidRDefault="00CB73A4" w:rsidP="00EE2937">
      <w:pPr>
        <w:pStyle w:val="a3"/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CB73A4" w:rsidRPr="0056077A" w:rsidRDefault="005F208F" w:rsidP="00EE2937">
      <w:pPr>
        <w:pStyle w:val="a3"/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CB73A4"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CB73A4" w:rsidRPr="0056077A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CB73A4" w:rsidRPr="0056077A" w:rsidRDefault="00CB73A4" w:rsidP="00EE2937">
      <w:pPr>
        <w:pStyle w:val="a3"/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B73A4" w:rsidRPr="0056077A" w:rsidRDefault="00CB73A4" w:rsidP="0008153C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 на: </w:t>
      </w:r>
    </w:p>
    <w:p w:rsidR="0008153C" w:rsidRPr="0056077A" w:rsidRDefault="00CB73A4" w:rsidP="0008153C">
      <w:pPr>
        <w:pStyle w:val="a3"/>
        <w:numPr>
          <w:ilvl w:val="0"/>
          <w:numId w:val="33"/>
        </w:numPr>
        <w:tabs>
          <w:tab w:val="left" w:pos="1134"/>
          <w:tab w:val="left" w:pos="7464"/>
        </w:tabs>
        <w:spacing w:after="0" w:line="240" w:lineRule="auto"/>
        <w:ind w:left="0" w:firstLine="70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08153C" w:rsidRPr="0056077A" w:rsidRDefault="00CB73A4" w:rsidP="0008153C">
      <w:pPr>
        <w:pStyle w:val="a3"/>
        <w:numPr>
          <w:ilvl w:val="0"/>
          <w:numId w:val="33"/>
        </w:numPr>
        <w:tabs>
          <w:tab w:val="left" w:pos="1134"/>
          <w:tab w:val="left" w:pos="7464"/>
        </w:tabs>
        <w:spacing w:after="0" w:line="240" w:lineRule="auto"/>
        <w:ind w:left="0" w:firstLine="70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903DC3">
        <w:rPr>
          <w:rFonts w:ascii="Times New Roman" w:hAnsi="Times New Roman" w:cs="Times New Roman"/>
          <w:b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</w:t>
      </w:r>
      <w:r w:rsidR="006A1E65" w:rsidRPr="0056077A">
        <w:rPr>
          <w:rFonts w:ascii="Times New Roman" w:hAnsi="Times New Roman" w:cs="Times New Roman"/>
          <w:bCs/>
          <w:sz w:val="26"/>
          <w:szCs w:val="26"/>
        </w:rPr>
        <w:t>ой ИФНС России №46 по г. Москве</w:t>
      </w:r>
      <w:r w:rsidRPr="0056077A">
        <w:rPr>
          <w:rFonts w:ascii="Times New Roman" w:hAnsi="Times New Roman" w:cs="Times New Roman"/>
          <w:bCs/>
          <w:sz w:val="26"/>
          <w:szCs w:val="26"/>
        </w:rPr>
        <w:t>;</w:t>
      </w:r>
    </w:p>
    <w:p w:rsidR="00CB73A4" w:rsidRPr="0056077A" w:rsidRDefault="00CB73A4" w:rsidP="0008153C">
      <w:pPr>
        <w:pStyle w:val="a3"/>
        <w:numPr>
          <w:ilvl w:val="0"/>
          <w:numId w:val="33"/>
        </w:numPr>
        <w:tabs>
          <w:tab w:val="left" w:pos="1134"/>
          <w:tab w:val="left" w:pos="7464"/>
        </w:tabs>
        <w:spacing w:after="0" w:line="240" w:lineRule="auto"/>
        <w:ind w:hanging="1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08153C" w:rsidRPr="0056077A" w:rsidRDefault="00E30E03" w:rsidP="0008153C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="00CB73A4" w:rsidRPr="0056077A">
        <w:rPr>
          <w:rFonts w:ascii="Times New Roman" w:hAnsi="Times New Roman" w:cs="Times New Roman"/>
          <w:sz w:val="26"/>
          <w:szCs w:val="26"/>
        </w:rPr>
        <w:t>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CB73A4" w:rsidRPr="0056077A" w:rsidRDefault="00E30E03" w:rsidP="0008153C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="00CB73A4" w:rsidRPr="0056077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(ненадлежащее исполнение) должностных обязанностей в соответствии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="00CB73A4" w:rsidRPr="0056077A">
        <w:rPr>
          <w:rFonts w:ascii="Times New Roman" w:hAnsi="Times New Roman" w:cs="Times New Roman"/>
          <w:sz w:val="26"/>
          <w:szCs w:val="26"/>
        </w:rPr>
        <w:t>с административным регламентом Межрайонной инспекции Федеральной налоговой службы №46 по г. Москве,</w:t>
      </w:r>
      <w:r w:rsidR="00CB73A4" w:rsidRPr="0056077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B73A4" w:rsidRPr="0056077A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CB73A4" w:rsidRPr="0056077A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 №1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="00CB73A4" w:rsidRPr="0056077A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</w:t>
      </w:r>
      <w:r w:rsidRPr="0056077A">
        <w:rPr>
          <w:rFonts w:ascii="Times New Roman" w:hAnsi="Times New Roman" w:cs="Times New Roman"/>
          <w:sz w:val="26"/>
          <w:szCs w:val="26"/>
        </w:rPr>
        <w:lastRenderedPageBreak/>
        <w:t xml:space="preserve">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по г. Москве;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08153C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</w:t>
      </w:r>
      <w:r w:rsidR="0008153C" w:rsidRPr="0056077A">
        <w:rPr>
          <w:rFonts w:ascii="Times New Roman" w:hAnsi="Times New Roman" w:cs="Times New Roman"/>
          <w:sz w:val="26"/>
          <w:szCs w:val="26"/>
        </w:rPr>
        <w:t>х действующим законодательством;</w:t>
      </w:r>
    </w:p>
    <w:p w:rsidR="00CB73A4" w:rsidRPr="0056077A" w:rsidRDefault="00CB73A4" w:rsidP="00374F92">
      <w:pPr>
        <w:pStyle w:val="a3"/>
        <w:numPr>
          <w:ilvl w:val="0"/>
          <w:numId w:val="35"/>
        </w:numPr>
        <w:tabs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56077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181C0A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6077A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3A4" w:rsidRPr="0056077A" w:rsidRDefault="00CB73A4" w:rsidP="00374F92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74F92" w:rsidRPr="0056077A" w:rsidRDefault="00CB73A4" w:rsidP="00374F92">
      <w:pPr>
        <w:pStyle w:val="a3"/>
        <w:numPr>
          <w:ilvl w:val="0"/>
          <w:numId w:val="37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374F92" w:rsidRPr="0056077A" w:rsidRDefault="00CB73A4" w:rsidP="00374F92">
      <w:pPr>
        <w:pStyle w:val="a3"/>
        <w:numPr>
          <w:ilvl w:val="0"/>
          <w:numId w:val="37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CB73A4" w:rsidRPr="0056077A" w:rsidRDefault="00FC52D2" w:rsidP="00374F92">
      <w:pPr>
        <w:pStyle w:val="a3"/>
        <w:numPr>
          <w:ilvl w:val="0"/>
          <w:numId w:val="37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CB73A4" w:rsidRPr="0056077A" w:rsidRDefault="00CB73A4" w:rsidP="00374F92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74F92" w:rsidRPr="0056077A" w:rsidRDefault="00CB73A4" w:rsidP="00374F92">
      <w:pPr>
        <w:pStyle w:val="a3"/>
        <w:numPr>
          <w:ilvl w:val="0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="00903DC3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56077A">
        <w:rPr>
          <w:rFonts w:ascii="Times New Roman" w:hAnsi="Times New Roman" w:cs="Times New Roman"/>
          <w:bCs/>
          <w:iCs/>
          <w:sz w:val="26"/>
          <w:szCs w:val="26"/>
        </w:rPr>
        <w:t>на технических средствах неуполномоченных лиц;</w:t>
      </w:r>
    </w:p>
    <w:p w:rsidR="00CB73A4" w:rsidRPr="0056077A" w:rsidRDefault="00CB73A4" w:rsidP="00374F92">
      <w:pPr>
        <w:pStyle w:val="a3"/>
        <w:numPr>
          <w:ilvl w:val="0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903DC3">
        <w:rPr>
          <w:rFonts w:ascii="Times New Roman" w:hAnsi="Times New Roman" w:cs="Times New Roman"/>
          <w:sz w:val="26"/>
          <w:szCs w:val="26"/>
        </w:rPr>
        <w:br/>
      </w:r>
      <w:r w:rsidRPr="0056077A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CB73A4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03DC3" w:rsidRDefault="00903DC3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03DC3" w:rsidRDefault="00903DC3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03DC3" w:rsidRPr="0056077A" w:rsidRDefault="00903DC3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V. Перечень вопросов, по которым </w:t>
      </w:r>
      <w:r w:rsidR="00E30E03" w:rsidRPr="0056077A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b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3A4" w:rsidRPr="0056077A" w:rsidRDefault="00E30E03" w:rsidP="00374F92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74F92" w:rsidRPr="0056077A" w:rsidRDefault="00CB73A4" w:rsidP="00374F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CB73A4" w:rsidRPr="0056077A" w:rsidRDefault="00E30E03" w:rsidP="00374F92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="00CB73A4" w:rsidRPr="0056077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B73A4" w:rsidRPr="0056077A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710901" w:rsidRPr="0056077A" w:rsidRDefault="00CB73A4" w:rsidP="00903D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3A4" w:rsidRPr="0056077A" w:rsidRDefault="00CB73A4" w:rsidP="00374F92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старший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374F92" w:rsidRPr="0056077A">
        <w:rPr>
          <w:rFonts w:ascii="Times New Roman" w:hAnsi="Times New Roman" w:cs="Times New Roman"/>
          <w:sz w:val="26"/>
          <w:szCs w:val="26"/>
        </w:rPr>
        <w:t>.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03DC3" w:rsidRPr="00903DC3" w:rsidRDefault="00CB73A4" w:rsidP="00903DC3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6077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56077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56077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5607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56077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56077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</w:t>
      </w:r>
      <w:r w:rsidR="005F208F" w:rsidRPr="0056077A">
        <w:rPr>
          <w:rFonts w:ascii="Times New Roman" w:hAnsi="Times New Roman" w:cs="Times New Roman"/>
          <w:sz w:val="26"/>
          <w:szCs w:val="26"/>
        </w:rPr>
        <w:t>сии, УФНС России по г. Москве, И</w:t>
      </w:r>
      <w:r w:rsidRPr="0056077A">
        <w:rPr>
          <w:rFonts w:ascii="Times New Roman" w:hAnsi="Times New Roman" w:cs="Times New Roman"/>
          <w:sz w:val="26"/>
          <w:szCs w:val="26"/>
        </w:rPr>
        <w:t>нспекции.</w:t>
      </w:r>
    </w:p>
    <w:p w:rsidR="00903DC3" w:rsidRPr="0056077A" w:rsidRDefault="00903DC3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CB73A4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903DC3" w:rsidRPr="0056077A" w:rsidRDefault="00903DC3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374F92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D4980" w:rsidRPr="0056077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56077A" w:rsidRPr="0056077A" w:rsidRDefault="00CB73A4" w:rsidP="0056077A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lastRenderedPageBreak/>
        <w:t>прием и выдача документов о государственной регистрации юридических лиц;</w:t>
      </w:r>
    </w:p>
    <w:p w:rsidR="0056077A" w:rsidRPr="0056077A" w:rsidRDefault="00CB73A4" w:rsidP="0056077A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в пределах компетенции работы отдела</w:t>
      </w:r>
      <w:r w:rsidR="00FC70A3" w:rsidRPr="0056077A">
        <w:rPr>
          <w:rFonts w:ascii="Times New Roman" w:hAnsi="Times New Roman" w:cs="Times New Roman"/>
          <w:sz w:val="26"/>
          <w:szCs w:val="26"/>
        </w:rPr>
        <w:t>;</w:t>
      </w:r>
    </w:p>
    <w:p w:rsidR="00FC70A3" w:rsidRPr="0056077A" w:rsidRDefault="00FC70A3" w:rsidP="0056077A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  <w:u w:val="single"/>
          <w:lang w:eastAsia="ru-RU"/>
        </w:rPr>
        <w:t>информирование заявителей по вопросам выдачи квалифицированных</w:t>
      </w:r>
      <w:r w:rsidR="005F208F" w:rsidRPr="0056077A">
        <w:rPr>
          <w:rFonts w:ascii="Times New Roman" w:hAnsi="Times New Roman" w:cs="Times New Roman"/>
          <w:sz w:val="26"/>
          <w:szCs w:val="26"/>
        </w:rPr>
        <w:t xml:space="preserve"> </w:t>
      </w:r>
      <w:r w:rsidRPr="0056077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сертификатов ключей проверки электронной подписи.</w:t>
      </w:r>
    </w:p>
    <w:p w:rsidR="00CB73A4" w:rsidRPr="0056077A" w:rsidRDefault="00CB73A4" w:rsidP="00CB73A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B73A4" w:rsidRPr="0056077A" w:rsidRDefault="00CB73A4" w:rsidP="0056077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ошибок);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73A4" w:rsidRPr="0056077A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73A4" w:rsidRPr="0056077A" w:rsidRDefault="00CB73A4" w:rsidP="00CB7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6077A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124912" w:rsidRPr="0056077A" w:rsidRDefault="00CB73A4" w:rsidP="001249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077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E30E03" w:rsidRPr="0056077A">
        <w:rPr>
          <w:rFonts w:ascii="Times New Roman" w:hAnsi="Times New Roman" w:cs="Times New Roman"/>
          <w:sz w:val="26"/>
          <w:szCs w:val="26"/>
          <w:u w:val="single"/>
        </w:rPr>
        <w:t>старшего специалист</w:t>
      </w:r>
      <w:r w:rsidR="000F02EC" w:rsidRPr="0056077A">
        <w:rPr>
          <w:rFonts w:ascii="Times New Roman" w:hAnsi="Times New Roman" w:cs="Times New Roman"/>
          <w:sz w:val="26"/>
          <w:szCs w:val="26"/>
          <w:u w:val="single"/>
        </w:rPr>
        <w:t>а 2 разряда</w:t>
      </w:r>
      <w:r w:rsidRPr="0056077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124912" w:rsidRPr="0056077A">
        <w:rPr>
          <w:rFonts w:ascii="Times New Roman" w:hAnsi="Times New Roman" w:cs="Times New Roman"/>
          <w:sz w:val="26"/>
          <w:szCs w:val="26"/>
        </w:rPr>
        <w:t>, количественные и качественные показатели принятых и выданных квалифицированных сертификатов ключей проверки электронной подписи.</w:t>
      </w:r>
    </w:p>
    <w:p w:rsidR="00903DC3" w:rsidRPr="008A113E" w:rsidRDefault="00903DC3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Style w:val="af"/>
        <w:tblW w:w="10309" w:type="dxa"/>
        <w:tblLook w:val="04A0" w:firstRow="1" w:lastRow="0" w:firstColumn="1" w:lastColumn="0" w:noHBand="0" w:noVBand="1"/>
      </w:tblPr>
      <w:tblGrid>
        <w:gridCol w:w="5070"/>
        <w:gridCol w:w="147"/>
        <w:gridCol w:w="2830"/>
        <w:gridCol w:w="2262"/>
      </w:tblGrid>
      <w:tr w:rsidR="008A113E" w:rsidRPr="008A113E" w:rsidTr="00483CD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83CD2" w:rsidRPr="008A113E" w:rsidRDefault="00483CD2" w:rsidP="005E130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13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483CD2" w:rsidRPr="008A113E" w:rsidRDefault="00483CD2" w:rsidP="00483CD2">
            <w:pPr>
              <w:ind w:left="14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CD2" w:rsidRPr="008A113E" w:rsidRDefault="00483CD2" w:rsidP="00D16F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3E" w:rsidRPr="008A113E" w:rsidTr="00483CD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1087A" w:rsidRPr="008A113E" w:rsidRDefault="00F1087A" w:rsidP="00F108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F1087A" w:rsidRPr="008A113E" w:rsidRDefault="00F1087A" w:rsidP="00F108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8A113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87A" w:rsidRPr="008A113E" w:rsidRDefault="00F1087A" w:rsidP="00F108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8A113E" w:rsidRPr="008A113E" w:rsidTr="00483CD2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113E" w:rsidRPr="008A113E" w:rsidTr="00483CD2">
        <w:tc>
          <w:tcPr>
            <w:tcW w:w="5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8A113E" w:rsidRDefault="006B7BCB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6B7BCB" w:rsidRDefault="00C804C9" w:rsidP="001C5171">
            <w:pPr>
              <w:rPr>
                <w:sz w:val="24"/>
                <w:szCs w:val="24"/>
              </w:rPr>
            </w:pPr>
          </w:p>
        </w:tc>
      </w:tr>
      <w:tr w:rsidR="008A113E" w:rsidRPr="008A113E" w:rsidTr="00483CD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8A113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8A113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A113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A331C2" w:rsidRPr="008A113E" w:rsidRDefault="00A331C2" w:rsidP="00903DC3">
      <w:pPr>
        <w:rPr>
          <w:rFonts w:ascii="Times New Roman" w:hAnsi="Times New Roman" w:cs="Times New Roman"/>
          <w:sz w:val="20"/>
          <w:szCs w:val="20"/>
        </w:rPr>
      </w:pPr>
    </w:p>
    <w:sectPr w:rsidR="00A331C2" w:rsidRPr="008A113E" w:rsidSect="00903DC3">
      <w:type w:val="continuous"/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82B" w:rsidRDefault="00C4282B" w:rsidP="008F5841">
      <w:pPr>
        <w:spacing w:after="0" w:line="240" w:lineRule="auto"/>
      </w:pPr>
      <w:r>
        <w:separator/>
      </w:r>
    </w:p>
  </w:endnote>
  <w:endnote w:type="continuationSeparator" w:id="0">
    <w:p w:rsidR="00C4282B" w:rsidRDefault="00C4282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82B" w:rsidRDefault="00C4282B" w:rsidP="008F5841">
      <w:pPr>
        <w:spacing w:after="0" w:line="240" w:lineRule="auto"/>
      </w:pPr>
      <w:r>
        <w:separator/>
      </w:r>
    </w:p>
  </w:footnote>
  <w:footnote w:type="continuationSeparator" w:id="0">
    <w:p w:rsidR="00C4282B" w:rsidRDefault="00C4282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C81BB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663217">
          <w:rPr>
            <w:noProof/>
          </w:rPr>
          <w:t>8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7B6C"/>
    <w:multiLevelType w:val="hybridMultilevel"/>
    <w:tmpl w:val="669A785E"/>
    <w:lvl w:ilvl="0" w:tplc="4E707956">
      <w:start w:val="7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D473F"/>
    <w:multiLevelType w:val="hybridMultilevel"/>
    <w:tmpl w:val="16947FC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9494C96"/>
    <w:multiLevelType w:val="hybridMultilevel"/>
    <w:tmpl w:val="B6A8E4C0"/>
    <w:lvl w:ilvl="0" w:tplc="C2AE30A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C8A0297"/>
    <w:multiLevelType w:val="hybridMultilevel"/>
    <w:tmpl w:val="3D766C8A"/>
    <w:lvl w:ilvl="0" w:tplc="F01625EC">
      <w:start w:val="1"/>
      <w:numFmt w:val="bullet"/>
      <w:suff w:val="space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1597E"/>
    <w:multiLevelType w:val="hybridMultilevel"/>
    <w:tmpl w:val="0F6AD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552EB"/>
    <w:multiLevelType w:val="hybridMultilevel"/>
    <w:tmpl w:val="72F0E0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5C76A22"/>
    <w:multiLevelType w:val="hybridMultilevel"/>
    <w:tmpl w:val="B810E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1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248F9"/>
    <w:multiLevelType w:val="hybridMultilevel"/>
    <w:tmpl w:val="4D0652AC"/>
    <w:lvl w:ilvl="0" w:tplc="C348192E">
      <w:start w:val="1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A592D"/>
    <w:multiLevelType w:val="hybridMultilevel"/>
    <w:tmpl w:val="D85CFE62"/>
    <w:lvl w:ilvl="0" w:tplc="3F145F28">
      <w:start w:val="12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F14E9"/>
    <w:multiLevelType w:val="hybridMultilevel"/>
    <w:tmpl w:val="9E165926"/>
    <w:lvl w:ilvl="0" w:tplc="7E1EA216">
      <w:start w:val="1"/>
      <w:numFmt w:val="bullet"/>
      <w:suff w:val="space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3F56F8D"/>
    <w:multiLevelType w:val="hybridMultilevel"/>
    <w:tmpl w:val="8F10D72A"/>
    <w:lvl w:ilvl="0" w:tplc="61148FA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3337D"/>
    <w:multiLevelType w:val="hybridMultilevel"/>
    <w:tmpl w:val="EB6E9A86"/>
    <w:lvl w:ilvl="0" w:tplc="C13A51C2">
      <w:start w:val="13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72567"/>
    <w:multiLevelType w:val="hybridMultilevel"/>
    <w:tmpl w:val="211817B8"/>
    <w:lvl w:ilvl="0" w:tplc="9AECD2D0">
      <w:start w:val="1"/>
      <w:numFmt w:val="russianLower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387F1714"/>
    <w:multiLevelType w:val="hybridMultilevel"/>
    <w:tmpl w:val="55A0533E"/>
    <w:lvl w:ilvl="0" w:tplc="A93ABA16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264D2"/>
    <w:multiLevelType w:val="hybridMultilevel"/>
    <w:tmpl w:val="3BB64864"/>
    <w:lvl w:ilvl="0" w:tplc="B68CC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23F0F"/>
    <w:multiLevelType w:val="hybridMultilevel"/>
    <w:tmpl w:val="A5EE4456"/>
    <w:lvl w:ilvl="0" w:tplc="97A28F36">
      <w:start w:val="16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D1CE8"/>
    <w:multiLevelType w:val="hybridMultilevel"/>
    <w:tmpl w:val="73AAC860"/>
    <w:lvl w:ilvl="0" w:tplc="41C69576">
      <w:start w:val="1"/>
      <w:numFmt w:val="bullet"/>
      <w:suff w:val="space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25F5E"/>
    <w:multiLevelType w:val="hybridMultilevel"/>
    <w:tmpl w:val="0366B5E4"/>
    <w:lvl w:ilvl="0" w:tplc="B618682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8CF58EC"/>
    <w:multiLevelType w:val="hybridMultilevel"/>
    <w:tmpl w:val="EB66527C"/>
    <w:lvl w:ilvl="0" w:tplc="0B56346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9CE03BB"/>
    <w:multiLevelType w:val="hybridMultilevel"/>
    <w:tmpl w:val="B9B6160C"/>
    <w:lvl w:ilvl="0" w:tplc="64A234B6">
      <w:start w:val="1"/>
      <w:numFmt w:val="bullet"/>
      <w:suff w:val="space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36019"/>
    <w:multiLevelType w:val="hybridMultilevel"/>
    <w:tmpl w:val="38FEC180"/>
    <w:lvl w:ilvl="0" w:tplc="A76A394A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B04D2"/>
    <w:multiLevelType w:val="hybridMultilevel"/>
    <w:tmpl w:val="39885F72"/>
    <w:lvl w:ilvl="0" w:tplc="3000B5CE">
      <w:start w:val="10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B5A22"/>
    <w:multiLevelType w:val="hybridMultilevel"/>
    <w:tmpl w:val="A9E42B26"/>
    <w:lvl w:ilvl="0" w:tplc="9028F37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34DE8"/>
    <w:multiLevelType w:val="hybridMultilevel"/>
    <w:tmpl w:val="463CE4B2"/>
    <w:lvl w:ilvl="0" w:tplc="ADA2B20E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65C1A"/>
    <w:multiLevelType w:val="hybridMultilevel"/>
    <w:tmpl w:val="AC12B70C"/>
    <w:lvl w:ilvl="0" w:tplc="BDC48EBE">
      <w:start w:val="9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B4E7B"/>
    <w:multiLevelType w:val="hybridMultilevel"/>
    <w:tmpl w:val="1D0A76F8"/>
    <w:lvl w:ilvl="0" w:tplc="B68CC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21560"/>
    <w:multiLevelType w:val="hybridMultilevel"/>
    <w:tmpl w:val="D10EB910"/>
    <w:lvl w:ilvl="0" w:tplc="B260A72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52BE7"/>
    <w:multiLevelType w:val="hybridMultilevel"/>
    <w:tmpl w:val="98543B2C"/>
    <w:lvl w:ilvl="0" w:tplc="69B025AC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102A5"/>
    <w:multiLevelType w:val="hybridMultilevel"/>
    <w:tmpl w:val="3CF272DE"/>
    <w:lvl w:ilvl="0" w:tplc="24A05954">
      <w:start w:val="1"/>
      <w:numFmt w:val="bullet"/>
      <w:suff w:val="space"/>
      <w:lvlText w:val=""/>
      <w:lvlJc w:val="left"/>
      <w:pPr>
        <w:ind w:left="717" w:hanging="33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3"/>
  </w:num>
  <w:num w:numId="3">
    <w:abstractNumId w:val="23"/>
  </w:num>
  <w:num w:numId="4">
    <w:abstractNumId w:val="45"/>
  </w:num>
  <w:num w:numId="5">
    <w:abstractNumId w:val="38"/>
  </w:num>
  <w:num w:numId="6">
    <w:abstractNumId w:val="15"/>
  </w:num>
  <w:num w:numId="7">
    <w:abstractNumId w:val="12"/>
  </w:num>
  <w:num w:numId="8">
    <w:abstractNumId w:val="17"/>
  </w:num>
  <w:num w:numId="9">
    <w:abstractNumId w:val="6"/>
  </w:num>
  <w:num w:numId="10">
    <w:abstractNumId w:val="24"/>
  </w:num>
  <w:num w:numId="11">
    <w:abstractNumId w:val="0"/>
  </w:num>
  <w:num w:numId="12">
    <w:abstractNumId w:val="44"/>
  </w:num>
  <w:num w:numId="13">
    <w:abstractNumId w:val="7"/>
  </w:num>
  <w:num w:numId="14">
    <w:abstractNumId w:val="11"/>
  </w:num>
  <w:num w:numId="15">
    <w:abstractNumId w:val="34"/>
  </w:num>
  <w:num w:numId="16">
    <w:abstractNumId w:val="21"/>
  </w:num>
  <w:num w:numId="17">
    <w:abstractNumId w:val="29"/>
  </w:num>
  <w:num w:numId="18">
    <w:abstractNumId w:val="28"/>
  </w:num>
  <w:num w:numId="19">
    <w:abstractNumId w:val="2"/>
  </w:num>
  <w:num w:numId="20">
    <w:abstractNumId w:val="3"/>
  </w:num>
  <w:num w:numId="21">
    <w:abstractNumId w:val="20"/>
  </w:num>
  <w:num w:numId="22">
    <w:abstractNumId w:val="9"/>
  </w:num>
  <w:num w:numId="23">
    <w:abstractNumId w:val="16"/>
  </w:num>
  <w:num w:numId="24">
    <w:abstractNumId w:val="4"/>
  </w:num>
  <w:num w:numId="25">
    <w:abstractNumId w:val="27"/>
  </w:num>
  <w:num w:numId="26">
    <w:abstractNumId w:val="40"/>
  </w:num>
  <w:num w:numId="27">
    <w:abstractNumId w:val="25"/>
  </w:num>
  <w:num w:numId="28">
    <w:abstractNumId w:val="10"/>
  </w:num>
  <w:num w:numId="29">
    <w:abstractNumId w:val="8"/>
  </w:num>
  <w:num w:numId="30">
    <w:abstractNumId w:val="1"/>
  </w:num>
  <w:num w:numId="31">
    <w:abstractNumId w:val="30"/>
  </w:num>
  <w:num w:numId="32">
    <w:abstractNumId w:val="39"/>
  </w:num>
  <w:num w:numId="33">
    <w:abstractNumId w:val="43"/>
  </w:num>
  <w:num w:numId="34">
    <w:abstractNumId w:val="35"/>
  </w:num>
  <w:num w:numId="35">
    <w:abstractNumId w:val="22"/>
  </w:num>
  <w:num w:numId="36">
    <w:abstractNumId w:val="14"/>
  </w:num>
  <w:num w:numId="37">
    <w:abstractNumId w:val="32"/>
  </w:num>
  <w:num w:numId="38">
    <w:abstractNumId w:val="19"/>
  </w:num>
  <w:num w:numId="39">
    <w:abstractNumId w:val="31"/>
  </w:num>
  <w:num w:numId="40">
    <w:abstractNumId w:val="13"/>
  </w:num>
  <w:num w:numId="41">
    <w:abstractNumId w:val="18"/>
  </w:num>
  <w:num w:numId="42">
    <w:abstractNumId w:val="26"/>
  </w:num>
  <w:num w:numId="43">
    <w:abstractNumId w:val="41"/>
  </w:num>
  <w:num w:numId="44">
    <w:abstractNumId w:val="42"/>
  </w:num>
  <w:num w:numId="45">
    <w:abstractNumId w:val="37"/>
  </w:num>
  <w:num w:numId="46">
    <w:abstractNumId w:val="36"/>
  </w:num>
  <w:num w:numId="47">
    <w:abstractNumId w:val="13"/>
    <w:lvlOverride w:ilvl="0">
      <w:lvl w:ilvl="0" w:tplc="C348192E">
        <w:start w:val="14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C0A"/>
    <w:rsid w:val="000065F2"/>
    <w:rsid w:val="00025D41"/>
    <w:rsid w:val="00046A51"/>
    <w:rsid w:val="00061854"/>
    <w:rsid w:val="00070306"/>
    <w:rsid w:val="00080FCA"/>
    <w:rsid w:val="0008153C"/>
    <w:rsid w:val="000925BC"/>
    <w:rsid w:val="00094B12"/>
    <w:rsid w:val="000959A2"/>
    <w:rsid w:val="000A4E40"/>
    <w:rsid w:val="000B7392"/>
    <w:rsid w:val="000C5DEF"/>
    <w:rsid w:val="000D54ED"/>
    <w:rsid w:val="000E7BFC"/>
    <w:rsid w:val="000F02EC"/>
    <w:rsid w:val="001154F0"/>
    <w:rsid w:val="00123BFD"/>
    <w:rsid w:val="00124912"/>
    <w:rsid w:val="00131828"/>
    <w:rsid w:val="00135717"/>
    <w:rsid w:val="0015700E"/>
    <w:rsid w:val="00170539"/>
    <w:rsid w:val="00170891"/>
    <w:rsid w:val="00181C0A"/>
    <w:rsid w:val="001A3A20"/>
    <w:rsid w:val="001C5171"/>
    <w:rsid w:val="00217D41"/>
    <w:rsid w:val="00222CFA"/>
    <w:rsid w:val="0024581C"/>
    <w:rsid w:val="00281252"/>
    <w:rsid w:val="002A4157"/>
    <w:rsid w:val="002B0B0C"/>
    <w:rsid w:val="002B5221"/>
    <w:rsid w:val="002C0842"/>
    <w:rsid w:val="002C3322"/>
    <w:rsid w:val="002E27EF"/>
    <w:rsid w:val="002E46C3"/>
    <w:rsid w:val="002E71D0"/>
    <w:rsid w:val="002F3402"/>
    <w:rsid w:val="002F5D36"/>
    <w:rsid w:val="0033285B"/>
    <w:rsid w:val="00335028"/>
    <w:rsid w:val="00374F92"/>
    <w:rsid w:val="0037564D"/>
    <w:rsid w:val="003868A9"/>
    <w:rsid w:val="003A338D"/>
    <w:rsid w:val="003A7518"/>
    <w:rsid w:val="003C4A8B"/>
    <w:rsid w:val="003F32A7"/>
    <w:rsid w:val="00400FE7"/>
    <w:rsid w:val="00421A4E"/>
    <w:rsid w:val="00422212"/>
    <w:rsid w:val="004240B5"/>
    <w:rsid w:val="00447738"/>
    <w:rsid w:val="00447E31"/>
    <w:rsid w:val="0047176A"/>
    <w:rsid w:val="00483CD2"/>
    <w:rsid w:val="00496B68"/>
    <w:rsid w:val="004C7D82"/>
    <w:rsid w:val="005108FF"/>
    <w:rsid w:val="005133BF"/>
    <w:rsid w:val="00526AA0"/>
    <w:rsid w:val="0056077A"/>
    <w:rsid w:val="00562D1A"/>
    <w:rsid w:val="0057547E"/>
    <w:rsid w:val="00596076"/>
    <w:rsid w:val="005B1A5A"/>
    <w:rsid w:val="005B476B"/>
    <w:rsid w:val="005B6634"/>
    <w:rsid w:val="005C3ED8"/>
    <w:rsid w:val="005F208F"/>
    <w:rsid w:val="00600E44"/>
    <w:rsid w:val="00611D70"/>
    <w:rsid w:val="00620140"/>
    <w:rsid w:val="00623223"/>
    <w:rsid w:val="006248FE"/>
    <w:rsid w:val="0065408E"/>
    <w:rsid w:val="00663217"/>
    <w:rsid w:val="0069265D"/>
    <w:rsid w:val="006A1E65"/>
    <w:rsid w:val="006B7BCB"/>
    <w:rsid w:val="006F3D4E"/>
    <w:rsid w:val="00710901"/>
    <w:rsid w:val="0073028A"/>
    <w:rsid w:val="0073684C"/>
    <w:rsid w:val="00766A04"/>
    <w:rsid w:val="007A06F3"/>
    <w:rsid w:val="007A5D05"/>
    <w:rsid w:val="007B1781"/>
    <w:rsid w:val="007C023C"/>
    <w:rsid w:val="007C6A0D"/>
    <w:rsid w:val="007E4DE1"/>
    <w:rsid w:val="007E7300"/>
    <w:rsid w:val="008701D8"/>
    <w:rsid w:val="00877F44"/>
    <w:rsid w:val="008826BE"/>
    <w:rsid w:val="008A113E"/>
    <w:rsid w:val="008A5D4A"/>
    <w:rsid w:val="008C3D44"/>
    <w:rsid w:val="008D506D"/>
    <w:rsid w:val="008D53C5"/>
    <w:rsid w:val="008D75CB"/>
    <w:rsid w:val="008F0282"/>
    <w:rsid w:val="008F5841"/>
    <w:rsid w:val="00903DC3"/>
    <w:rsid w:val="009158A1"/>
    <w:rsid w:val="00915EBE"/>
    <w:rsid w:val="00926DDF"/>
    <w:rsid w:val="00927FFB"/>
    <w:rsid w:val="009316E6"/>
    <w:rsid w:val="00990DB2"/>
    <w:rsid w:val="009F40A3"/>
    <w:rsid w:val="009F4308"/>
    <w:rsid w:val="00A14360"/>
    <w:rsid w:val="00A331C2"/>
    <w:rsid w:val="00A333C9"/>
    <w:rsid w:val="00AD4980"/>
    <w:rsid w:val="00B00627"/>
    <w:rsid w:val="00B100DA"/>
    <w:rsid w:val="00B12617"/>
    <w:rsid w:val="00B12B9B"/>
    <w:rsid w:val="00B272D9"/>
    <w:rsid w:val="00B3730B"/>
    <w:rsid w:val="00B40ED3"/>
    <w:rsid w:val="00B8176E"/>
    <w:rsid w:val="00BA6128"/>
    <w:rsid w:val="00BB2A5A"/>
    <w:rsid w:val="00BB5941"/>
    <w:rsid w:val="00BB6E93"/>
    <w:rsid w:val="00BD3B98"/>
    <w:rsid w:val="00BE1055"/>
    <w:rsid w:val="00BE1CB5"/>
    <w:rsid w:val="00BE4ED5"/>
    <w:rsid w:val="00C06EE7"/>
    <w:rsid w:val="00C07C64"/>
    <w:rsid w:val="00C16A24"/>
    <w:rsid w:val="00C4282B"/>
    <w:rsid w:val="00C60739"/>
    <w:rsid w:val="00C70C0B"/>
    <w:rsid w:val="00C804C9"/>
    <w:rsid w:val="00C81BB2"/>
    <w:rsid w:val="00C83556"/>
    <w:rsid w:val="00C85D19"/>
    <w:rsid w:val="00CB6FCB"/>
    <w:rsid w:val="00CB73A4"/>
    <w:rsid w:val="00CC7D7D"/>
    <w:rsid w:val="00CF467D"/>
    <w:rsid w:val="00D053D8"/>
    <w:rsid w:val="00D11086"/>
    <w:rsid w:val="00D16F45"/>
    <w:rsid w:val="00D2644B"/>
    <w:rsid w:val="00D70E3C"/>
    <w:rsid w:val="00DF06E7"/>
    <w:rsid w:val="00E23ECB"/>
    <w:rsid w:val="00E30D19"/>
    <w:rsid w:val="00E30E03"/>
    <w:rsid w:val="00E4302F"/>
    <w:rsid w:val="00E55C28"/>
    <w:rsid w:val="00EB5DCE"/>
    <w:rsid w:val="00EC2646"/>
    <w:rsid w:val="00EC7463"/>
    <w:rsid w:val="00EE2937"/>
    <w:rsid w:val="00F1087A"/>
    <w:rsid w:val="00F17B7F"/>
    <w:rsid w:val="00F50123"/>
    <w:rsid w:val="00F51BE3"/>
    <w:rsid w:val="00F83116"/>
    <w:rsid w:val="00F85F8D"/>
    <w:rsid w:val="00FC0484"/>
    <w:rsid w:val="00FC44A9"/>
    <w:rsid w:val="00FC52D2"/>
    <w:rsid w:val="00FC70A3"/>
    <w:rsid w:val="00FD5625"/>
    <w:rsid w:val="00FE224B"/>
    <w:rsid w:val="00FE4C47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0BE41-634D-4673-80A8-B2E260BB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3F3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F3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2312"/>
    <w:rsid w:val="00011D50"/>
    <w:rsid w:val="001B343E"/>
    <w:rsid w:val="001B6C1A"/>
    <w:rsid w:val="002E03DE"/>
    <w:rsid w:val="003745EF"/>
    <w:rsid w:val="004F2CB6"/>
    <w:rsid w:val="0058458C"/>
    <w:rsid w:val="00964319"/>
    <w:rsid w:val="009D1AB6"/>
    <w:rsid w:val="00C82312"/>
    <w:rsid w:val="00D815B1"/>
    <w:rsid w:val="00DA7618"/>
    <w:rsid w:val="00E76804"/>
    <w:rsid w:val="00EE04B1"/>
    <w:rsid w:val="00EE2C9C"/>
    <w:rsid w:val="00F50E5E"/>
    <w:rsid w:val="00F6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2CB6"/>
    <w:rPr>
      <w:color w:val="808080"/>
    </w:rPr>
  </w:style>
  <w:style w:type="paragraph" w:customStyle="1" w:styleId="FE92D31F2CA2468B85C3EEF44B7C50E1">
    <w:name w:val="FE92D31F2CA2468B85C3EEF44B7C50E1"/>
    <w:rsid w:val="00964319"/>
  </w:style>
  <w:style w:type="paragraph" w:customStyle="1" w:styleId="39DC374CE32C4C239FD667F407A3DABD">
    <w:name w:val="39DC374CE32C4C239FD667F407A3DABD"/>
    <w:rsid w:val="00964319"/>
  </w:style>
  <w:style w:type="paragraph" w:customStyle="1" w:styleId="F23D30B688B54159A122C01D70F01529">
    <w:name w:val="F23D30B688B54159A122C01D70F01529"/>
    <w:rsid w:val="004F2CB6"/>
  </w:style>
  <w:style w:type="paragraph" w:customStyle="1" w:styleId="2F39AF1630DC4088A127C8B4CE6E68D7">
    <w:name w:val="2F39AF1630DC4088A127C8B4CE6E68D7"/>
    <w:rsid w:val="004F2CB6"/>
  </w:style>
  <w:style w:type="paragraph" w:customStyle="1" w:styleId="0E4B62C78C7E41D6AFBCBF8AD43A4906">
    <w:name w:val="0E4B62C78C7E41D6AFBCBF8AD43A4906"/>
    <w:rsid w:val="004F2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93C8B-CFF7-4AC9-839B-1C067FCA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107</TotalTime>
  <Pages>8</Pages>
  <Words>3255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7746-01-018</dc:creator>
  <cp:lastModifiedBy>Ефимова Наталья Борисовна</cp:lastModifiedBy>
  <cp:revision>62</cp:revision>
  <cp:lastPrinted>2018-01-18T12:04:00Z</cp:lastPrinted>
  <dcterms:created xsi:type="dcterms:W3CDTF">2017-12-11T13:47:00Z</dcterms:created>
  <dcterms:modified xsi:type="dcterms:W3CDTF">2023-08-31T09:38:00Z</dcterms:modified>
</cp:coreProperties>
</file>